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274521F8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4F48D6" w:rsidRPr="004F48D6">
        <w:rPr>
          <w:rFonts w:eastAsia="Times New Roman" w:cs="Arial"/>
          <w:color w:val="004994"/>
          <w:spacing w:val="5"/>
          <w:kern w:val="28"/>
        </w:rPr>
        <w:t xml:space="preserve">Support </w:t>
      </w:r>
      <w:proofErr w:type="spellStart"/>
      <w:r w:rsidR="004F48D6" w:rsidRPr="004F48D6">
        <w:rPr>
          <w:rFonts w:eastAsia="Times New Roman" w:cs="Arial"/>
          <w:color w:val="004994"/>
          <w:spacing w:val="5"/>
          <w:kern w:val="28"/>
        </w:rPr>
        <w:t>Forcepoint</w:t>
      </w:r>
      <w:proofErr w:type="spellEnd"/>
      <w:r w:rsidR="004F48D6" w:rsidRPr="004F48D6">
        <w:rPr>
          <w:rFonts w:eastAsia="Times New Roman" w:cs="Arial"/>
          <w:color w:val="004994"/>
          <w:spacing w:val="5"/>
          <w:kern w:val="28"/>
        </w:rPr>
        <w:t xml:space="preserve"> (26_ITD_008),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4FAE" w14:textId="77777777" w:rsidR="00F45CB1" w:rsidRDefault="00F45CB1" w:rsidP="003D338A">
      <w:pPr>
        <w:spacing w:after="0"/>
      </w:pPr>
      <w:r>
        <w:separator/>
      </w:r>
    </w:p>
  </w:endnote>
  <w:endnote w:type="continuationSeparator" w:id="0">
    <w:p w14:paraId="3204C224" w14:textId="77777777" w:rsidR="00F45CB1" w:rsidRDefault="00F45CB1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32325F73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D948E5">
      <w:rPr>
        <w:noProof/>
      </w:rPr>
      <w:instrText>1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A42F2" w14:textId="77777777" w:rsidR="00F45CB1" w:rsidRDefault="00F45CB1" w:rsidP="003D338A">
      <w:pPr>
        <w:spacing w:after="0"/>
      </w:pPr>
      <w:r>
        <w:separator/>
      </w:r>
    </w:p>
  </w:footnote>
  <w:footnote w:type="continuationSeparator" w:id="0">
    <w:p w14:paraId="4D2E89BA" w14:textId="77777777" w:rsidR="00F45CB1" w:rsidRDefault="00F45CB1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3F5C7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sr1MlFwHrPDltC48pXnR/xBxNDNtYQmkFDdyQeDJIwgSi6Xh2UqFDG89s5cboILF8eoFmsKIO/R3PdsAvf8jtQ==" w:salt="8JEo7rOfuaLkwmgs6eYYW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4F48D6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10C1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A474B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948E5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0ECC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D4256990F564C9383F2CCFB9C0291" ma:contentTypeVersion="3" ma:contentTypeDescription="Ein neues Dokument erstellen." ma:contentTypeScope="" ma:versionID="38a22e14addab8cc76a310682486bf72">
  <xsd:schema xmlns:xsd="http://www.w3.org/2001/XMLSchema" xmlns:xs="http://www.w3.org/2001/XMLSchema" xmlns:p="http://schemas.microsoft.com/office/2006/metadata/properties" xmlns:ns2="0f8046b7-3caf-4834-8817-2264a077b0f8" targetNamespace="http://schemas.microsoft.com/office/2006/metadata/properties" ma:root="true" ma:fieldsID="b9327481c636d7f63ef1515aaae07cef" ns2:_="">
    <xsd:import namespace="0f8046b7-3caf-4834-8817-2264a077b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046b7-3caf-4834-8817-2264a077b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8CCEE8-73C7-4542-A68E-0DEA2C029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046b7-3caf-4834-8817-2264a077b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FAA8C-F7C5-40C6-A091-C460661F846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b8863d74-2f61-41cc-ab14-b3010c92301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211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Mosebach, Katharina</cp:lastModifiedBy>
  <cp:revision>3</cp:revision>
  <cp:lastPrinted>2011-09-03T11:20:00Z</cp:lastPrinted>
  <dcterms:created xsi:type="dcterms:W3CDTF">2026-04-17T12:28:00Z</dcterms:created>
  <dcterms:modified xsi:type="dcterms:W3CDTF">2026-04-17T12:28:00Z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0x010100E69D4256990F564C9383F2CCFB9C0291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